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302DF" w14:textId="250316C1" w:rsidR="00085CCB" w:rsidRPr="00AC42B0" w:rsidRDefault="00085CCB" w:rsidP="00085C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00"/>
        <w:jc w:val="center"/>
        <w:rPr>
          <w:b/>
          <w:sz w:val="26"/>
          <w:szCs w:val="26"/>
        </w:rPr>
      </w:pPr>
      <w:r w:rsidRPr="00AC42B0">
        <w:rPr>
          <w:b/>
          <w:sz w:val="26"/>
          <w:szCs w:val="26"/>
        </w:rPr>
        <w:t xml:space="preserve">Izjava člana </w:t>
      </w:r>
      <w:r>
        <w:rPr>
          <w:b/>
          <w:sz w:val="26"/>
          <w:szCs w:val="26"/>
        </w:rPr>
        <w:t>projektne skupine in pooblastilo</w:t>
      </w:r>
      <w:r w:rsidRPr="00AC42B0">
        <w:rPr>
          <w:b/>
          <w:sz w:val="26"/>
          <w:szCs w:val="26"/>
          <w:vertAlign w:val="superscript"/>
        </w:rPr>
        <w:footnoteReference w:id="1"/>
      </w:r>
    </w:p>
    <w:p w14:paraId="28220C7D" w14:textId="77777777" w:rsidR="00085CCB" w:rsidRPr="00841F50" w:rsidRDefault="00085CCB" w:rsidP="00085CCB">
      <w:r w:rsidRPr="00841F50">
        <w:t xml:space="preserve">Spodaj podpisani(a)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 xml:space="preserve"> </w:t>
      </w:r>
      <w:r w:rsidRPr="00841F50">
        <w:rPr>
          <w:i/>
          <w:sz w:val="18"/>
          <w:szCs w:val="18"/>
        </w:rPr>
        <w:t>/ime in priimek/</w:t>
      </w:r>
      <w:r w:rsidRPr="00841F50">
        <w:t xml:space="preserve"> pod kazensko in materialno odgovornostjo izjavljam, da:</w:t>
      </w:r>
    </w:p>
    <w:p w14:paraId="33FB5687" w14:textId="77777777" w:rsidR="008020C0" w:rsidRDefault="00085CCB" w:rsidP="008020C0">
      <w:pPr>
        <w:numPr>
          <w:ilvl w:val="0"/>
          <w:numId w:val="32"/>
        </w:numPr>
        <w:spacing w:after="0" w:line="240" w:lineRule="auto"/>
        <w:ind w:left="357" w:hanging="357"/>
      </w:pPr>
      <w:r w:rsidRPr="00841F50">
        <w:t>izpolnjujem vse pogoje za sodelovanje, kot izhajajo iz razpisne dokumentacije za predmetno naročilo (točka 9.1.</w:t>
      </w:r>
      <w:r w:rsidR="008758DE">
        <w:t>2</w:t>
      </w:r>
      <w:r w:rsidRPr="00841F50">
        <w:t xml:space="preserve"> Navodil gospodarskim subjektom) ter imam naslednjo izobrazbo: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 xml:space="preserve"> </w:t>
      </w:r>
      <w:r w:rsidRPr="00841F50">
        <w:rPr>
          <w:i/>
        </w:rPr>
        <w:t>(vpiše se raven in smer strokovne izobrazbe</w:t>
      </w:r>
      <w:r w:rsidRPr="00841F50">
        <w:t xml:space="preserve">); </w:t>
      </w:r>
    </w:p>
    <w:p w14:paraId="3E61E024" w14:textId="5B1053EE" w:rsidR="00085CCB" w:rsidRPr="00841F50" w:rsidRDefault="00085CCB" w:rsidP="000549D9">
      <w:pPr>
        <w:numPr>
          <w:ilvl w:val="0"/>
          <w:numId w:val="32"/>
        </w:numPr>
        <w:spacing w:line="240" w:lineRule="auto"/>
        <w:ind w:left="357" w:hanging="357"/>
      </w:pPr>
      <w:r w:rsidRPr="00841F50">
        <w:t>bom kot član(ica) ponudnikove ekipe sodeloval(a) pri izvedbi javnega naročila</w:t>
      </w:r>
      <w:r w:rsidR="00A927B5">
        <w:t xml:space="preserve"> z oznako JN </w:t>
      </w:r>
      <w:r w:rsidR="003E0D17">
        <w:t>35</w:t>
      </w:r>
      <w:r w:rsidRPr="00841F50">
        <w:t>/202</w:t>
      </w:r>
      <w:r w:rsidR="008758DE">
        <w:t>4</w:t>
      </w:r>
      <w:r w:rsidRPr="00841F50">
        <w:t xml:space="preserve">, katerega predmet je </w:t>
      </w:r>
      <w:r w:rsidR="008758DE">
        <w:t>»</w:t>
      </w:r>
      <w:r w:rsidR="00FE1B76">
        <w:t>Študija o podpori uvajanju rešitev umetne inteligence v gospodarstvo, javno upravo in družbo, ki se bo izvajala v okviru Evropske kohezijske politike v obdobju 2021-2027</w:t>
      </w:r>
      <w:r w:rsidR="008758DE">
        <w:t>«</w:t>
      </w:r>
      <w:r w:rsidR="00A81AD0">
        <w:t>,</w:t>
      </w:r>
      <w:r w:rsidRPr="00841F50">
        <w:t xml:space="preserve"> in sicer pri vseh nalogah, kot so določene v razpisni dokumentaciji.</w:t>
      </w:r>
    </w:p>
    <w:p w14:paraId="4BE08AC3" w14:textId="77777777" w:rsidR="00085CCB" w:rsidRPr="00841F50" w:rsidRDefault="00085CCB" w:rsidP="00085CCB">
      <w:pPr>
        <w:spacing w:line="0" w:lineRule="atLeast"/>
        <w:jc w:val="center"/>
        <w:rPr>
          <w:rFonts w:cs="Calibri"/>
          <w:b/>
        </w:rPr>
      </w:pPr>
      <w:r w:rsidRPr="00841F50">
        <w:rPr>
          <w:rFonts w:cs="Calibri"/>
          <w:b/>
        </w:rPr>
        <w:t>POOBLASTILO</w:t>
      </w:r>
    </w:p>
    <w:p w14:paraId="003831D6" w14:textId="0E476480" w:rsidR="00085CCB" w:rsidRPr="00A72F52" w:rsidRDefault="00085CCB" w:rsidP="00A72F52">
      <w:pPr>
        <w:spacing w:line="0" w:lineRule="atLeast"/>
        <w:rPr>
          <w:bCs/>
        </w:rPr>
      </w:pPr>
      <w:r w:rsidRPr="00A72F52">
        <w:rPr>
          <w:bCs/>
        </w:rPr>
        <w:t xml:space="preserve">S to izjavo pooblaščam </w:t>
      </w:r>
      <w:r w:rsidR="00A927B5" w:rsidRPr="00A72F52">
        <w:rPr>
          <w:bCs/>
        </w:rPr>
        <w:t>Ministrstvo za kohezijo in regionalni razvoj</w:t>
      </w:r>
      <w:r w:rsidRPr="00A72F52">
        <w:rPr>
          <w:bCs/>
        </w:rPr>
        <w:t>, Kotnikova 5. 1000 Ljubljana, da za potrebe preverjanja izpolnjevanja pogoja 9.1.</w:t>
      </w:r>
      <w:r w:rsidR="00BE30FB">
        <w:rPr>
          <w:bCs/>
        </w:rPr>
        <w:t>2</w:t>
      </w:r>
      <w:r w:rsidRPr="00A72F52">
        <w:rPr>
          <w:bCs/>
        </w:rPr>
        <w:t xml:space="preserve"> v Navodilih gospodarskim subjektom – podatki o izobrazbi - v postopku oddaj</w:t>
      </w:r>
      <w:r w:rsidR="00A927B5" w:rsidRPr="00A72F52">
        <w:rPr>
          <w:bCs/>
        </w:rPr>
        <w:t xml:space="preserve">e javnega naročila z oznako JN </w:t>
      </w:r>
      <w:r w:rsidR="00F14311">
        <w:rPr>
          <w:bCs/>
        </w:rPr>
        <w:t>35</w:t>
      </w:r>
      <w:r w:rsidRPr="00A72F52">
        <w:rPr>
          <w:bCs/>
        </w:rPr>
        <w:t>/202</w:t>
      </w:r>
      <w:r w:rsidR="00BE30FB">
        <w:rPr>
          <w:bCs/>
        </w:rPr>
        <w:t>4</w:t>
      </w:r>
      <w:r w:rsidRPr="00A72F52">
        <w:rPr>
          <w:bCs/>
        </w:rPr>
        <w:t>, katerega predmet</w:t>
      </w:r>
      <w:bookmarkStart w:id="0" w:name="_Hlk519492597"/>
      <w:r w:rsidRPr="00A72F52">
        <w:rPr>
          <w:bCs/>
        </w:rPr>
        <w:t xml:space="preserve"> je </w:t>
      </w:r>
      <w:r w:rsidR="00BE30FB">
        <w:t>»</w:t>
      </w:r>
      <w:r w:rsidR="0083141B">
        <w:t>Študija o podpori uvajanju rešitev umetne inteligence v gospodarstvo, javno upravo in družbo, ki se bo izvajala v okviru Evropske kohezijske politike v obdobju 2021-2027</w:t>
      </w:r>
      <w:r w:rsidR="00BE30FB">
        <w:t>«</w:t>
      </w:r>
      <w:r w:rsidRPr="00A72F52">
        <w:rPr>
          <w:bCs/>
        </w:rPr>
        <w:t>, lahko</w:t>
      </w:r>
      <w:bookmarkEnd w:id="0"/>
      <w:r w:rsidRPr="00A72F52">
        <w:rPr>
          <w:bCs/>
        </w:rPr>
        <w:t xml:space="preserve"> preveri navedene podatke pri pristojnih institucijah.</w:t>
      </w:r>
    </w:p>
    <w:p w14:paraId="06DC8DCD" w14:textId="77777777" w:rsidR="00085CCB" w:rsidRPr="00841F50" w:rsidRDefault="00085CCB" w:rsidP="00085CCB">
      <w:pPr>
        <w:spacing w:line="0" w:lineRule="atLeast"/>
        <w:rPr>
          <w:rFonts w:cs="Calibri"/>
          <w:u w:val="single"/>
        </w:rPr>
      </w:pPr>
      <w:r w:rsidRPr="00841F50">
        <w:rPr>
          <w:rFonts w:cs="Calibri"/>
          <w:u w:val="single"/>
        </w:rPr>
        <w:t>Moji podatki so naslednji:</w:t>
      </w:r>
    </w:p>
    <w:p w14:paraId="5638A7A5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 xml:space="preserve">Datum rojstva: </w:t>
      </w:r>
      <w:r w:rsidRPr="00841F50">
        <w:rPr>
          <w:rFonts w:cs="Calibri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1" w:name="Besedilo55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1"/>
    </w:p>
    <w:p w14:paraId="568459AB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 xml:space="preserve">Številka spričevala oziroma potrdila </w:t>
      </w:r>
      <w:r w:rsidRPr="00841F50">
        <w:rPr>
          <w:rFonts w:cs="Calibri"/>
          <w:i/>
        </w:rPr>
        <w:t>(izobrazba)</w:t>
      </w:r>
      <w:r w:rsidRPr="00841F50">
        <w:rPr>
          <w:rFonts w:cs="Calibri"/>
        </w:rPr>
        <w:t xml:space="preserve">: </w:t>
      </w:r>
      <w:r w:rsidRPr="00841F50">
        <w:rPr>
          <w:rFonts w:cs="Calibri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2" w:name="Besedilo56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2"/>
    </w:p>
    <w:p w14:paraId="2E70E5E4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>Datum izdaje listine (</w:t>
      </w:r>
      <w:r w:rsidRPr="00841F50">
        <w:rPr>
          <w:rFonts w:cs="Calibri"/>
          <w:i/>
        </w:rPr>
        <w:t>izobrazba</w:t>
      </w:r>
      <w:r w:rsidRPr="00841F50">
        <w:rPr>
          <w:rFonts w:cs="Calibri"/>
        </w:rPr>
        <w:t xml:space="preserve">): </w:t>
      </w:r>
      <w:r w:rsidRPr="00841F50">
        <w:rPr>
          <w:rFonts w:cs="Calibri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3" w:name="Besedilo57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3"/>
    </w:p>
    <w:p w14:paraId="3C301D77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>Institucija, ki je izdala listino (</w:t>
      </w:r>
      <w:r w:rsidRPr="00841F50">
        <w:rPr>
          <w:rFonts w:cs="Calibri"/>
          <w:i/>
        </w:rPr>
        <w:t>izobrazba)</w:t>
      </w:r>
      <w:r w:rsidRPr="00841F50">
        <w:rPr>
          <w:rFonts w:cs="Calibri"/>
        </w:rPr>
        <w:t xml:space="preserve">: </w:t>
      </w:r>
      <w:r w:rsidRPr="00841F50">
        <w:rPr>
          <w:rFonts w:cs="Calibri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4" w:name="Besedilo58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4"/>
    </w:p>
    <w:p w14:paraId="1CE73C91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>Institucija, kjer se listina hrani oziroma se lahko preveri navedena izjava oziroma podatek (</w:t>
      </w:r>
      <w:r w:rsidRPr="00841F50">
        <w:rPr>
          <w:rFonts w:cs="Calibri"/>
          <w:i/>
        </w:rPr>
        <w:t>za izobrazbo)</w:t>
      </w:r>
      <w:r w:rsidRPr="00841F50">
        <w:rPr>
          <w:rFonts w:cs="Calibri"/>
        </w:rPr>
        <w:t xml:space="preserve">: </w:t>
      </w:r>
      <w:r w:rsidRPr="00841F50">
        <w:rPr>
          <w:rFonts w:cs="Calibri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fldChar w:fldCharType="end"/>
      </w:r>
    </w:p>
    <w:p w14:paraId="6E0B5473" w14:textId="77777777" w:rsidR="00085CCB" w:rsidRPr="00841F50" w:rsidRDefault="00085CCB" w:rsidP="00085CCB">
      <w:pPr>
        <w:spacing w:line="0" w:lineRule="atLeast"/>
        <w:rPr>
          <w:rFonts w:cs="Calibri"/>
        </w:rPr>
      </w:pPr>
      <w:r w:rsidRPr="00841F50">
        <w:rPr>
          <w:rFonts w:cs="Calibri"/>
        </w:rPr>
        <w:t>Strokovni naziv (</w:t>
      </w:r>
      <w:r w:rsidRPr="00841F50">
        <w:rPr>
          <w:rFonts w:cs="Calibri"/>
          <w:i/>
        </w:rPr>
        <w:t>izobrazba</w:t>
      </w:r>
      <w:r w:rsidRPr="00841F50">
        <w:rPr>
          <w:rFonts w:cs="Calibri"/>
        </w:rPr>
        <w:t xml:space="preserve">): </w:t>
      </w:r>
      <w:r w:rsidRPr="00841F50">
        <w:rPr>
          <w:rFonts w:cs="Calibri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5" w:name="Besedilo59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5"/>
    </w:p>
    <w:p w14:paraId="5F383031" w14:textId="77777777" w:rsidR="00085CCB" w:rsidRPr="00841F50" w:rsidRDefault="00085CCB" w:rsidP="00085CCB">
      <w:pPr>
        <w:jc w:val="left"/>
      </w:pPr>
      <w:r w:rsidRPr="00841F50">
        <w:t xml:space="preserve">Kraj: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</w:p>
    <w:p w14:paraId="099DAD68" w14:textId="77777777" w:rsidR="00085CCB" w:rsidRPr="00841F50" w:rsidRDefault="00085CCB" w:rsidP="00085CCB">
      <w:pPr>
        <w:jc w:val="left"/>
      </w:pPr>
      <w:r w:rsidRPr="00841F50">
        <w:t xml:space="preserve">Datum: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ab/>
      </w:r>
      <w:r w:rsidRPr="00841F50">
        <w:tab/>
      </w:r>
      <w:r w:rsidRPr="00841F50">
        <w:tab/>
      </w:r>
      <w:r w:rsidRPr="00841F50">
        <w:tab/>
        <w:t xml:space="preserve">            </w:t>
      </w:r>
      <w:r w:rsidRPr="00841F50">
        <w:tab/>
      </w:r>
      <w:r w:rsidRPr="00841F50">
        <w:tab/>
      </w:r>
    </w:p>
    <w:p w14:paraId="01122DF3" w14:textId="55FD1A0C" w:rsidR="00085CCB" w:rsidRPr="00841F50" w:rsidRDefault="00085CCB" w:rsidP="000C51B8">
      <w:pPr>
        <w:spacing w:after="0" w:line="240" w:lineRule="auto"/>
        <w:ind w:left="4592"/>
        <w:rPr>
          <w:i/>
          <w:sz w:val="18"/>
          <w:szCs w:val="18"/>
        </w:rPr>
      </w:pPr>
      <w:r w:rsidRPr="00841F50">
        <w:t>_____________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 xml:space="preserve">_________________   </w:t>
      </w:r>
      <w:r w:rsidRPr="00841F50">
        <w:rPr>
          <w:i/>
          <w:sz w:val="18"/>
          <w:szCs w:val="18"/>
        </w:rPr>
        <w:t>/podpis člana (-ice) ponudnikove projektne skupine/</w:t>
      </w:r>
    </w:p>
    <w:p w14:paraId="31797B7A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default" r:id="rId7"/>
      <w:headerReference w:type="first" r:id="rId8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09FD9" w14:textId="77777777" w:rsidR="00A54BD1" w:rsidRDefault="00A54BD1">
      <w:r>
        <w:separator/>
      </w:r>
    </w:p>
  </w:endnote>
  <w:endnote w:type="continuationSeparator" w:id="0">
    <w:p w14:paraId="51E22E81" w14:textId="77777777" w:rsidR="00A54BD1" w:rsidRDefault="00A54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2B3A4" w14:textId="77777777" w:rsidR="00A54BD1" w:rsidRDefault="00A54BD1">
      <w:r>
        <w:separator/>
      </w:r>
    </w:p>
  </w:footnote>
  <w:footnote w:type="continuationSeparator" w:id="0">
    <w:p w14:paraId="70E74E4A" w14:textId="77777777" w:rsidR="00A54BD1" w:rsidRDefault="00A54BD1">
      <w:r>
        <w:continuationSeparator/>
      </w:r>
    </w:p>
  </w:footnote>
  <w:footnote w:id="1">
    <w:p w14:paraId="42DB57D9" w14:textId="77777777" w:rsidR="00085CCB" w:rsidRPr="00AC1E27" w:rsidRDefault="00085CCB" w:rsidP="00085CCB">
      <w:pPr>
        <w:pStyle w:val="Sprotnaopomba-besedilo"/>
        <w:spacing w:after="0"/>
        <w:rPr>
          <w:i/>
          <w:strike/>
        </w:rPr>
      </w:pPr>
      <w:r w:rsidRPr="00C507D1">
        <w:rPr>
          <w:rStyle w:val="Sprotnaopomba-sklic"/>
          <w:i/>
        </w:rPr>
        <w:footnoteRef/>
      </w:r>
      <w:r w:rsidRPr="00C507D1">
        <w:rPr>
          <w:i/>
        </w:rPr>
        <w:t xml:space="preserve"> </w:t>
      </w:r>
      <w:r w:rsidRPr="00C507D1">
        <w:rPr>
          <w:b/>
          <w:i/>
        </w:rPr>
        <w:t>Opozorilo:</w:t>
      </w:r>
      <w:r w:rsidRPr="00C507D1">
        <w:rPr>
          <w:i/>
        </w:rPr>
        <w:t xml:space="preserve"> </w:t>
      </w:r>
      <w:r w:rsidRPr="00C507D1">
        <w:rPr>
          <w:i/>
          <w:u w:val="single"/>
        </w:rPr>
        <w:t xml:space="preserve">Ponudnik mora ZA VSAKEGA od članov svoje projektne skupine, ki jih je navedel </w:t>
      </w:r>
      <w:r w:rsidRPr="002F2C09">
        <w:rPr>
          <w:i/>
          <w:u w:val="single"/>
        </w:rPr>
        <w:t xml:space="preserve">v </w:t>
      </w:r>
      <w:r w:rsidRPr="002D432F">
        <w:rPr>
          <w:i/>
          <w:u w:val="single"/>
        </w:rPr>
        <w:t xml:space="preserve">obrazcu </w:t>
      </w:r>
      <w:r w:rsidRPr="00AC1E27">
        <w:rPr>
          <w:i/>
        </w:rPr>
        <w:t xml:space="preserve">»Predstavitev projektne skupine«, v ponudbi priložiti ta obrazec.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7DC37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0387D505" w14:textId="77777777" w:rsidTr="00895C8B">
      <w:trPr>
        <w:cantSplit/>
        <w:trHeight w:hRule="exact" w:val="737"/>
      </w:trPr>
      <w:tc>
        <w:tcPr>
          <w:tcW w:w="696" w:type="dxa"/>
        </w:tcPr>
        <w:p w14:paraId="535F379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8EB2BF2" wp14:editId="2101C453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6E3F3E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2115F5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F82F50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DFDF8F5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344C7C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0B162B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0256B5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692AB8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3CC826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7B4D55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F690535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AF9883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1EC58A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31236B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CC90256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66B758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0D03DDA9" w14:textId="77777777" w:rsidR="00B745D6" w:rsidRPr="008F3500" w:rsidRDefault="00B745D6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BD55CB9" wp14:editId="2353045E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4E63D2" id="Line 5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685B62C0" w14:textId="77777777" w:rsidR="00B745D6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6DFA709F" w14:textId="77777777" w:rsidR="00DC7468" w:rsidRPr="008A4089" w:rsidRDefault="00DC7468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E43F6F"/>
    <w:multiLevelType w:val="hybridMultilevel"/>
    <w:tmpl w:val="7D56E57A"/>
    <w:lvl w:ilvl="0" w:tplc="FE8A9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2692377">
    <w:abstractNumId w:val="10"/>
  </w:num>
  <w:num w:numId="2" w16cid:durableId="889653149">
    <w:abstractNumId w:val="14"/>
  </w:num>
  <w:num w:numId="3" w16cid:durableId="790704691">
    <w:abstractNumId w:val="0"/>
  </w:num>
  <w:num w:numId="4" w16cid:durableId="1004474145">
    <w:abstractNumId w:val="16"/>
  </w:num>
  <w:num w:numId="5" w16cid:durableId="2010282557">
    <w:abstractNumId w:val="13"/>
  </w:num>
  <w:num w:numId="6" w16cid:durableId="1832014630">
    <w:abstractNumId w:val="28"/>
  </w:num>
  <w:num w:numId="7" w16cid:durableId="2008703013">
    <w:abstractNumId w:val="19"/>
  </w:num>
  <w:num w:numId="8" w16cid:durableId="1221092306">
    <w:abstractNumId w:val="31"/>
  </w:num>
  <w:num w:numId="9" w16cid:durableId="151456189">
    <w:abstractNumId w:val="7"/>
  </w:num>
  <w:num w:numId="10" w16cid:durableId="1124809567">
    <w:abstractNumId w:val="25"/>
  </w:num>
  <w:num w:numId="11" w16cid:durableId="1159926597">
    <w:abstractNumId w:val="2"/>
  </w:num>
  <w:num w:numId="12" w16cid:durableId="1307393365">
    <w:abstractNumId w:val="6"/>
  </w:num>
  <w:num w:numId="13" w16cid:durableId="643698391">
    <w:abstractNumId w:val="3"/>
  </w:num>
  <w:num w:numId="14" w16cid:durableId="929582184">
    <w:abstractNumId w:val="22"/>
  </w:num>
  <w:num w:numId="15" w16cid:durableId="126045018">
    <w:abstractNumId w:val="15"/>
  </w:num>
  <w:num w:numId="16" w16cid:durableId="336348805">
    <w:abstractNumId w:val="1"/>
  </w:num>
  <w:num w:numId="17" w16cid:durableId="859971703">
    <w:abstractNumId w:val="24"/>
  </w:num>
  <w:num w:numId="18" w16cid:durableId="1989311948">
    <w:abstractNumId w:val="17"/>
  </w:num>
  <w:num w:numId="19" w16cid:durableId="1193877697">
    <w:abstractNumId w:val="5"/>
  </w:num>
  <w:num w:numId="20" w16cid:durableId="1483348823">
    <w:abstractNumId w:val="4"/>
  </w:num>
  <w:num w:numId="21" w16cid:durableId="458182834">
    <w:abstractNumId w:val="27"/>
  </w:num>
  <w:num w:numId="22" w16cid:durableId="263077772">
    <w:abstractNumId w:val="18"/>
  </w:num>
  <w:num w:numId="23" w16cid:durableId="826673324">
    <w:abstractNumId w:val="20"/>
  </w:num>
  <w:num w:numId="24" w16cid:durableId="1426806785">
    <w:abstractNumId w:val="30"/>
  </w:num>
  <w:num w:numId="25" w16cid:durableId="2119792086">
    <w:abstractNumId w:val="21"/>
  </w:num>
  <w:num w:numId="26" w16cid:durableId="668144327">
    <w:abstractNumId w:val="8"/>
  </w:num>
  <w:num w:numId="27" w16cid:durableId="1102532403">
    <w:abstractNumId w:val="29"/>
  </w:num>
  <w:num w:numId="28" w16cid:durableId="309481193">
    <w:abstractNumId w:val="26"/>
  </w:num>
  <w:num w:numId="29" w16cid:durableId="1380595489">
    <w:abstractNumId w:val="23"/>
  </w:num>
  <w:num w:numId="30" w16cid:durableId="1612274680">
    <w:abstractNumId w:val="11"/>
  </w:num>
  <w:num w:numId="31" w16cid:durableId="39091178">
    <w:abstractNumId w:val="12"/>
  </w:num>
  <w:num w:numId="32" w16cid:durableId="1580097378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8193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CCB"/>
    <w:rsid w:val="00007476"/>
    <w:rsid w:val="000216C9"/>
    <w:rsid w:val="00023A88"/>
    <w:rsid w:val="0003611A"/>
    <w:rsid w:val="00043ACB"/>
    <w:rsid w:val="000452F7"/>
    <w:rsid w:val="000549D9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5CCB"/>
    <w:rsid w:val="000862BE"/>
    <w:rsid w:val="000A2CC3"/>
    <w:rsid w:val="000A3D3E"/>
    <w:rsid w:val="000A5A3F"/>
    <w:rsid w:val="000A5F03"/>
    <w:rsid w:val="000A7238"/>
    <w:rsid w:val="000B567D"/>
    <w:rsid w:val="000C1F4D"/>
    <w:rsid w:val="000C51B8"/>
    <w:rsid w:val="000D0989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5EF8"/>
    <w:rsid w:val="001F7E19"/>
    <w:rsid w:val="00202A77"/>
    <w:rsid w:val="00210F77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75646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0D17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0AF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5F0BCA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47E7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20C0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141B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758DE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32E94"/>
    <w:rsid w:val="009404C8"/>
    <w:rsid w:val="00946C49"/>
    <w:rsid w:val="00956928"/>
    <w:rsid w:val="009612BB"/>
    <w:rsid w:val="00966403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BD1"/>
    <w:rsid w:val="00A54E87"/>
    <w:rsid w:val="00A639DC"/>
    <w:rsid w:val="00A63A9B"/>
    <w:rsid w:val="00A6495C"/>
    <w:rsid w:val="00A65859"/>
    <w:rsid w:val="00A65EE7"/>
    <w:rsid w:val="00A663A0"/>
    <w:rsid w:val="00A70133"/>
    <w:rsid w:val="00A72F52"/>
    <w:rsid w:val="00A741DF"/>
    <w:rsid w:val="00A8009F"/>
    <w:rsid w:val="00A81AD0"/>
    <w:rsid w:val="00A927B5"/>
    <w:rsid w:val="00AA738F"/>
    <w:rsid w:val="00AB026A"/>
    <w:rsid w:val="00AB3817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77B0"/>
    <w:rsid w:val="00BD4B72"/>
    <w:rsid w:val="00BE30FB"/>
    <w:rsid w:val="00BE42F8"/>
    <w:rsid w:val="00BE4768"/>
    <w:rsid w:val="00BF52D0"/>
    <w:rsid w:val="00C01A63"/>
    <w:rsid w:val="00C075CA"/>
    <w:rsid w:val="00C12B34"/>
    <w:rsid w:val="00C2014D"/>
    <w:rsid w:val="00C20CAE"/>
    <w:rsid w:val="00C23DD1"/>
    <w:rsid w:val="00C250D5"/>
    <w:rsid w:val="00C26820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54F9"/>
    <w:rsid w:val="00DC6A71"/>
    <w:rsid w:val="00DC71E8"/>
    <w:rsid w:val="00DC746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F7E59"/>
    <w:rsid w:val="00F02861"/>
    <w:rsid w:val="00F07735"/>
    <w:rsid w:val="00F14311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1B76"/>
    <w:rsid w:val="00FE5078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39D016C5"/>
  <w15:docId w15:val="{68C604AD-F783-45CD-B2C6-3604AD760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85CCB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085CCB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17</TotalTime>
  <Pages>1</Pages>
  <Words>234</Words>
  <Characters>1666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1897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42</cp:revision>
  <cp:lastPrinted>2014-11-11T11:21:00Z</cp:lastPrinted>
  <dcterms:created xsi:type="dcterms:W3CDTF">2023-07-14T11:55:00Z</dcterms:created>
  <dcterms:modified xsi:type="dcterms:W3CDTF">2024-10-07T14:03:00Z</dcterms:modified>
</cp:coreProperties>
</file>